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9561E7" w:rsidRDefault="009561E7">
      <w:pPr>
        <w:rPr>
          <w:sz w:val="22"/>
          <w:szCs w:val="22"/>
        </w:rPr>
      </w:pPr>
    </w:p>
    <w:p w:rsidR="009561E7" w:rsidRDefault="009561E7">
      <w:pPr>
        <w:rPr>
          <w:sz w:val="22"/>
          <w:szCs w:val="22"/>
        </w:rPr>
      </w:pPr>
    </w:p>
    <w:p w:rsidR="009561E7" w:rsidRDefault="009561E7">
      <w:pPr>
        <w:rPr>
          <w:sz w:val="22"/>
          <w:szCs w:val="22"/>
        </w:rPr>
      </w:pPr>
    </w:p>
    <w:p w:rsidR="009561E7" w:rsidRDefault="009561E7">
      <w:pPr>
        <w:rPr>
          <w:sz w:val="22"/>
          <w:szCs w:val="22"/>
        </w:rPr>
      </w:pPr>
    </w:p>
    <w:p w:rsidR="009561E7" w:rsidRDefault="009561E7" w:rsidP="00EA5948">
      <w:r>
        <w:t>О принятии к рассмотрению заявлений о</w:t>
      </w:r>
    </w:p>
    <w:p w:rsidR="009561E7" w:rsidRDefault="009561E7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переоформлении (предоставлении) лицензий</w:t>
      </w:r>
    </w:p>
    <w:p w:rsidR="009561E7" w:rsidRDefault="009561E7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 xml:space="preserve">на медицинскую деятельность </w:t>
      </w:r>
    </w:p>
    <w:p w:rsidR="009561E7" w:rsidRDefault="009561E7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и прилагаемых к ним документов</w:t>
      </w:r>
    </w:p>
    <w:p w:rsidR="009561E7" w:rsidRDefault="009561E7" w:rsidP="00766B50">
      <w:pPr>
        <w:ind w:firstLine="709"/>
        <w:jc w:val="both"/>
        <w:rPr>
          <w:sz w:val="28"/>
          <w:szCs w:val="28"/>
        </w:rPr>
      </w:pPr>
    </w:p>
    <w:p w:rsidR="009561E7" w:rsidRPr="009044E0" w:rsidRDefault="009561E7" w:rsidP="0091053D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 xml:space="preserve">Принять к рассмотрению </w:t>
      </w:r>
      <w:r>
        <w:rPr>
          <w:sz w:val="28"/>
          <w:szCs w:val="28"/>
        </w:rPr>
        <w:t xml:space="preserve">следующие </w:t>
      </w:r>
      <w:r w:rsidRPr="009044E0">
        <w:rPr>
          <w:sz w:val="28"/>
          <w:szCs w:val="28"/>
        </w:rPr>
        <w:t>заявлени</w:t>
      </w:r>
      <w:r>
        <w:rPr>
          <w:sz w:val="28"/>
          <w:szCs w:val="28"/>
        </w:rPr>
        <w:t>я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переоформлении (предоставлении)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й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им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9561E7" w:rsidRDefault="009561E7" w:rsidP="0091053D">
      <w:pPr>
        <w:pStyle w:val="ListParagraph"/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 w:rsidRPr="00781FF5">
        <w:rPr>
          <w:bCs/>
          <w:color w:val="0000FF"/>
          <w:sz w:val="28"/>
          <w:szCs w:val="28"/>
        </w:rPr>
        <w:t>Общество с ограниченной ответственностью «</w:t>
      </w:r>
      <w:r>
        <w:rPr>
          <w:bCs/>
          <w:color w:val="0000FF"/>
          <w:sz w:val="28"/>
          <w:szCs w:val="28"/>
        </w:rPr>
        <w:t>Клиника Доктора Онищенко</w:t>
      </w:r>
      <w:r w:rsidRPr="00781FF5">
        <w:rPr>
          <w:bCs/>
          <w:color w:val="0000FF"/>
          <w:sz w:val="28"/>
          <w:szCs w:val="28"/>
        </w:rPr>
        <w:t xml:space="preserve">», заявление от </w:t>
      </w:r>
      <w:r>
        <w:rPr>
          <w:bCs/>
          <w:color w:val="0000FF"/>
          <w:sz w:val="28"/>
          <w:szCs w:val="28"/>
        </w:rPr>
        <w:t>02</w:t>
      </w:r>
      <w:r w:rsidRPr="00781FF5">
        <w:rPr>
          <w:bCs/>
          <w:color w:val="0000FF"/>
          <w:sz w:val="28"/>
          <w:szCs w:val="28"/>
        </w:rPr>
        <w:t>.1</w:t>
      </w:r>
      <w:r>
        <w:rPr>
          <w:bCs/>
          <w:color w:val="0000FF"/>
          <w:sz w:val="28"/>
          <w:szCs w:val="28"/>
        </w:rPr>
        <w:t>1</w:t>
      </w:r>
      <w:r w:rsidRPr="00781FF5">
        <w:rPr>
          <w:bCs/>
          <w:color w:val="0000FF"/>
          <w:sz w:val="28"/>
          <w:szCs w:val="28"/>
        </w:rPr>
        <w:t>.2017 года</w:t>
      </w:r>
      <w:r>
        <w:rPr>
          <w:bCs/>
          <w:color w:val="0000FF"/>
          <w:sz w:val="28"/>
          <w:szCs w:val="28"/>
        </w:rPr>
        <w:t xml:space="preserve"> </w:t>
      </w:r>
      <w:r w:rsidRPr="00781FF5">
        <w:rPr>
          <w:bCs/>
          <w:color w:val="0000FF"/>
          <w:sz w:val="28"/>
          <w:szCs w:val="28"/>
        </w:rPr>
        <w:t xml:space="preserve"> рег. № 5.2-05-1</w:t>
      </w:r>
      <w:r>
        <w:rPr>
          <w:bCs/>
          <w:color w:val="0000FF"/>
          <w:sz w:val="28"/>
          <w:szCs w:val="28"/>
        </w:rPr>
        <w:t>78/17;</w:t>
      </w:r>
    </w:p>
    <w:p w:rsidR="009561E7" w:rsidRDefault="009561E7" w:rsidP="005E01E6">
      <w:pPr>
        <w:pStyle w:val="ListParagraph"/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 w:rsidRPr="00781FF5">
        <w:rPr>
          <w:bCs/>
          <w:color w:val="0000FF"/>
          <w:sz w:val="28"/>
          <w:szCs w:val="28"/>
        </w:rPr>
        <w:t>Общество с ограниченной ответственностью «</w:t>
      </w:r>
      <w:r>
        <w:rPr>
          <w:bCs/>
          <w:color w:val="0000FF"/>
          <w:sz w:val="28"/>
          <w:szCs w:val="28"/>
        </w:rPr>
        <w:t>МЕДИКОМ</w:t>
      </w:r>
      <w:r w:rsidRPr="00781FF5">
        <w:rPr>
          <w:bCs/>
          <w:color w:val="0000FF"/>
          <w:sz w:val="28"/>
          <w:szCs w:val="28"/>
        </w:rPr>
        <w:t xml:space="preserve">», заявление от </w:t>
      </w:r>
      <w:r>
        <w:rPr>
          <w:bCs/>
          <w:color w:val="0000FF"/>
          <w:sz w:val="28"/>
          <w:szCs w:val="28"/>
        </w:rPr>
        <w:t>02</w:t>
      </w:r>
      <w:r w:rsidRPr="00781FF5">
        <w:rPr>
          <w:bCs/>
          <w:color w:val="0000FF"/>
          <w:sz w:val="28"/>
          <w:szCs w:val="28"/>
        </w:rPr>
        <w:t>.1</w:t>
      </w:r>
      <w:r>
        <w:rPr>
          <w:bCs/>
          <w:color w:val="0000FF"/>
          <w:sz w:val="28"/>
          <w:szCs w:val="28"/>
        </w:rPr>
        <w:t>1</w:t>
      </w:r>
      <w:r w:rsidRPr="00781FF5">
        <w:rPr>
          <w:bCs/>
          <w:color w:val="0000FF"/>
          <w:sz w:val="28"/>
          <w:szCs w:val="28"/>
        </w:rPr>
        <w:t>.2017 года</w:t>
      </w:r>
      <w:r>
        <w:rPr>
          <w:bCs/>
          <w:color w:val="0000FF"/>
          <w:sz w:val="28"/>
          <w:szCs w:val="28"/>
        </w:rPr>
        <w:t xml:space="preserve"> </w:t>
      </w:r>
      <w:r w:rsidRPr="00781FF5">
        <w:rPr>
          <w:bCs/>
          <w:color w:val="0000FF"/>
          <w:sz w:val="28"/>
          <w:szCs w:val="28"/>
        </w:rPr>
        <w:t xml:space="preserve"> рег. № 5.2-05-1</w:t>
      </w:r>
      <w:r>
        <w:rPr>
          <w:bCs/>
          <w:color w:val="0000FF"/>
          <w:sz w:val="28"/>
          <w:szCs w:val="28"/>
        </w:rPr>
        <w:t>79/17;</w:t>
      </w:r>
    </w:p>
    <w:p w:rsidR="009561E7" w:rsidRDefault="009561E7" w:rsidP="001425F0">
      <w:pPr>
        <w:pStyle w:val="ListParagraph"/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 w:rsidRPr="00781FF5">
        <w:rPr>
          <w:bCs/>
          <w:color w:val="0000FF"/>
          <w:sz w:val="28"/>
          <w:szCs w:val="28"/>
        </w:rPr>
        <w:t>Общество с ограниченной ответственностью</w:t>
      </w:r>
      <w:r>
        <w:rPr>
          <w:bCs/>
          <w:color w:val="0000FF"/>
          <w:sz w:val="28"/>
          <w:szCs w:val="28"/>
        </w:rPr>
        <w:t xml:space="preserve"> «Транс-Балт», </w:t>
      </w:r>
      <w:r w:rsidRPr="00781FF5">
        <w:rPr>
          <w:bCs/>
          <w:color w:val="0000FF"/>
          <w:sz w:val="28"/>
          <w:szCs w:val="28"/>
        </w:rPr>
        <w:t xml:space="preserve">заявление от </w:t>
      </w:r>
      <w:r>
        <w:rPr>
          <w:bCs/>
          <w:color w:val="0000FF"/>
          <w:sz w:val="28"/>
          <w:szCs w:val="28"/>
        </w:rPr>
        <w:t>02</w:t>
      </w:r>
      <w:r w:rsidRPr="00781FF5">
        <w:rPr>
          <w:bCs/>
          <w:color w:val="0000FF"/>
          <w:sz w:val="28"/>
          <w:szCs w:val="28"/>
        </w:rPr>
        <w:t>.1</w:t>
      </w:r>
      <w:r>
        <w:rPr>
          <w:bCs/>
          <w:color w:val="0000FF"/>
          <w:sz w:val="28"/>
          <w:szCs w:val="28"/>
        </w:rPr>
        <w:t>1</w:t>
      </w:r>
      <w:r w:rsidRPr="00781FF5">
        <w:rPr>
          <w:bCs/>
          <w:color w:val="0000FF"/>
          <w:sz w:val="28"/>
          <w:szCs w:val="28"/>
        </w:rPr>
        <w:t>.2017 года</w:t>
      </w:r>
      <w:r>
        <w:rPr>
          <w:bCs/>
          <w:color w:val="0000FF"/>
          <w:sz w:val="28"/>
          <w:szCs w:val="28"/>
        </w:rPr>
        <w:t xml:space="preserve"> </w:t>
      </w:r>
      <w:r w:rsidRPr="00781FF5">
        <w:rPr>
          <w:bCs/>
          <w:color w:val="0000FF"/>
          <w:sz w:val="28"/>
          <w:szCs w:val="28"/>
        </w:rPr>
        <w:t xml:space="preserve"> рег. № 5.2-05-1</w:t>
      </w:r>
      <w:r>
        <w:rPr>
          <w:bCs/>
          <w:color w:val="0000FF"/>
          <w:sz w:val="28"/>
          <w:szCs w:val="28"/>
        </w:rPr>
        <w:t>80/17;</w:t>
      </w:r>
    </w:p>
    <w:p w:rsidR="009561E7" w:rsidRPr="00FC37B5" w:rsidRDefault="009561E7" w:rsidP="00FC37B5">
      <w:pPr>
        <w:pStyle w:val="ListParagraph"/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 w:rsidRPr="00FC37B5">
        <w:rPr>
          <w:bCs/>
          <w:color w:val="0000FF"/>
          <w:sz w:val="28"/>
          <w:szCs w:val="28"/>
        </w:rPr>
        <w:t>Государственно</w:t>
      </w:r>
      <w:r>
        <w:rPr>
          <w:bCs/>
          <w:color w:val="0000FF"/>
          <w:sz w:val="28"/>
          <w:szCs w:val="28"/>
        </w:rPr>
        <w:t>е бюджетное</w:t>
      </w:r>
      <w:r w:rsidRPr="00FC37B5">
        <w:rPr>
          <w:bCs/>
          <w:color w:val="0000FF"/>
          <w:sz w:val="28"/>
          <w:szCs w:val="28"/>
        </w:rPr>
        <w:t xml:space="preserve"> учреждени</w:t>
      </w:r>
      <w:r>
        <w:rPr>
          <w:bCs/>
          <w:color w:val="0000FF"/>
          <w:sz w:val="28"/>
          <w:szCs w:val="28"/>
        </w:rPr>
        <w:t>е</w:t>
      </w:r>
      <w:r w:rsidRPr="00FC37B5">
        <w:rPr>
          <w:bCs/>
          <w:color w:val="0000FF"/>
          <w:sz w:val="28"/>
          <w:szCs w:val="28"/>
        </w:rPr>
        <w:t xml:space="preserve"> дополнительного образования «Детский оздоровительно-образовательный центр «Маяк»</w:t>
      </w:r>
      <w:r>
        <w:rPr>
          <w:bCs/>
          <w:color w:val="0000FF"/>
          <w:sz w:val="28"/>
          <w:szCs w:val="28"/>
        </w:rPr>
        <w:t xml:space="preserve">, </w:t>
      </w:r>
      <w:r w:rsidRPr="00FC37B5">
        <w:rPr>
          <w:bCs/>
          <w:color w:val="0000FF"/>
          <w:sz w:val="28"/>
          <w:szCs w:val="28"/>
        </w:rPr>
        <w:t xml:space="preserve"> </w:t>
      </w:r>
      <w:r w:rsidRPr="00781FF5">
        <w:rPr>
          <w:bCs/>
          <w:color w:val="0000FF"/>
          <w:sz w:val="28"/>
          <w:szCs w:val="28"/>
        </w:rPr>
        <w:t xml:space="preserve">заявление от </w:t>
      </w:r>
      <w:r>
        <w:rPr>
          <w:bCs/>
          <w:color w:val="0000FF"/>
          <w:sz w:val="28"/>
          <w:szCs w:val="28"/>
        </w:rPr>
        <w:t>07</w:t>
      </w:r>
      <w:r w:rsidRPr="00781FF5">
        <w:rPr>
          <w:bCs/>
          <w:color w:val="0000FF"/>
          <w:sz w:val="28"/>
          <w:szCs w:val="28"/>
        </w:rPr>
        <w:t>.1</w:t>
      </w:r>
      <w:r>
        <w:rPr>
          <w:bCs/>
          <w:color w:val="0000FF"/>
          <w:sz w:val="28"/>
          <w:szCs w:val="28"/>
        </w:rPr>
        <w:t>1</w:t>
      </w:r>
      <w:r w:rsidRPr="00781FF5">
        <w:rPr>
          <w:bCs/>
          <w:color w:val="0000FF"/>
          <w:sz w:val="28"/>
          <w:szCs w:val="28"/>
        </w:rPr>
        <w:t>.2017 года</w:t>
      </w:r>
      <w:r>
        <w:rPr>
          <w:bCs/>
          <w:color w:val="0000FF"/>
          <w:sz w:val="28"/>
          <w:szCs w:val="28"/>
        </w:rPr>
        <w:t xml:space="preserve"> </w:t>
      </w:r>
      <w:r w:rsidRPr="00781FF5">
        <w:rPr>
          <w:bCs/>
          <w:color w:val="0000FF"/>
          <w:sz w:val="28"/>
          <w:szCs w:val="28"/>
        </w:rPr>
        <w:t xml:space="preserve"> рег. № 5.2-05-1</w:t>
      </w:r>
      <w:r>
        <w:rPr>
          <w:bCs/>
          <w:color w:val="0000FF"/>
          <w:sz w:val="28"/>
          <w:szCs w:val="28"/>
        </w:rPr>
        <w:t>82/17.</w:t>
      </w:r>
    </w:p>
    <w:p w:rsidR="009561E7" w:rsidRDefault="009561E7" w:rsidP="00F37841">
      <w:pPr>
        <w:pStyle w:val="ListParagraph"/>
        <w:ind w:left="709"/>
        <w:jc w:val="both"/>
        <w:rPr>
          <w:bCs/>
          <w:color w:val="0000FF"/>
          <w:sz w:val="28"/>
          <w:szCs w:val="28"/>
        </w:rPr>
      </w:pPr>
    </w:p>
    <w:p w:rsidR="009561E7" w:rsidRDefault="009561E7" w:rsidP="00EA5948">
      <w:pPr>
        <w:jc w:val="both"/>
        <w:rPr>
          <w:bCs/>
          <w:color w:val="0000FF"/>
          <w:sz w:val="28"/>
          <w:szCs w:val="28"/>
        </w:rPr>
      </w:pPr>
    </w:p>
    <w:p w:rsidR="009561E7" w:rsidRDefault="009561E7" w:rsidP="0093015D">
      <w:pPr>
        <w:jc w:val="both"/>
      </w:pPr>
      <w:r>
        <w:rPr>
          <w:color w:val="000000"/>
          <w:sz w:val="28"/>
          <w:szCs w:val="28"/>
        </w:rPr>
        <w:t xml:space="preserve">Председатель Комитета                                                                          С.В.Вылегжанин              </w:t>
      </w:r>
    </w:p>
    <w:p w:rsidR="009561E7" w:rsidRDefault="009561E7">
      <w:pPr>
        <w:tabs>
          <w:tab w:val="left" w:pos="-18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t xml:space="preserve">Проект распоряжения подготовлен     </w:t>
      </w:r>
      <w:r>
        <w:rPr>
          <w:iCs/>
          <w:sz w:val="28"/>
          <w:szCs w:val="28"/>
        </w:rPr>
        <w:t>отдел по осуществлению переданных</w:t>
      </w:r>
    </w:p>
    <w:p w:rsidR="009561E7" w:rsidRDefault="009561E7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9561E7" w:rsidRDefault="009561E7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9561E7" w:rsidRDefault="009561E7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9561E7" w:rsidRDefault="009561E7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9561E7" w:rsidRDefault="009561E7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9561E7" w:rsidRDefault="009561E7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9561E7" w:rsidRDefault="009561E7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9561E7" w:rsidRPr="00A860FF" w:rsidRDefault="009561E7">
      <w:pPr>
        <w:rPr>
          <w:sz w:val="28"/>
          <w:szCs w:val="28"/>
        </w:rPr>
      </w:pPr>
      <w:r w:rsidRPr="00A860FF">
        <w:rPr>
          <w:sz w:val="28"/>
          <w:szCs w:val="28"/>
        </w:rPr>
        <w:t>Исполнитель</w:t>
      </w:r>
      <w:r>
        <w:rPr>
          <w:sz w:val="28"/>
          <w:szCs w:val="28"/>
        </w:rPr>
        <w:t xml:space="preserve"> </w:t>
      </w:r>
      <w:r w:rsidRPr="00F00FBD">
        <w:rPr>
          <w:sz w:val="28"/>
          <w:szCs w:val="28"/>
          <w:u w:val="single"/>
        </w:rPr>
        <w:t>Воецкая И.А.</w:t>
      </w:r>
      <w:r w:rsidRPr="00617E09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  <w:u w:val="single"/>
        </w:rPr>
        <w:t>«02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>ноября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9561E7" w:rsidRDefault="009561E7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9561E7" w:rsidRDefault="009561E7"/>
    <w:p w:rsidR="009561E7" w:rsidRDefault="009561E7"/>
    <w:p w:rsidR="009561E7" w:rsidRDefault="009561E7"/>
    <w:p w:rsidR="009561E7" w:rsidRDefault="009561E7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9561E7" w:rsidRDefault="009561E7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/>
      </w:tblPr>
      <w:tblGrid>
        <w:gridCol w:w="3168"/>
        <w:gridCol w:w="2393"/>
        <w:gridCol w:w="1927"/>
        <w:gridCol w:w="2220"/>
      </w:tblGrid>
      <w:tr w:rsidR="009561E7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9561E7" w:rsidTr="0023500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561E7" w:rsidRDefault="009561E7" w:rsidP="00F95D3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561E7" w:rsidRDefault="009561E7" w:rsidP="00FB3859">
            <w:pPr>
              <w:snapToGri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П.Н.Рязанов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561E7" w:rsidRDefault="009561E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9561E7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  <w:p w:rsidR="009561E7" w:rsidRDefault="009561E7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>
            <w:pPr>
              <w:snapToGrid w:val="0"/>
              <w:rPr>
                <w:sz w:val="28"/>
                <w:szCs w:val="28"/>
              </w:rPr>
            </w:pPr>
          </w:p>
        </w:tc>
      </w:tr>
      <w:tr w:rsidR="009561E7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9561E7" w:rsidRDefault="009561E7">
      <w:pPr>
        <w:rPr>
          <w:sz w:val="26"/>
          <w:szCs w:val="26"/>
        </w:rPr>
      </w:pPr>
    </w:p>
    <w:p w:rsidR="009561E7" w:rsidRDefault="009561E7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9561E7" w:rsidRDefault="009561E7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/>
      </w:tblPr>
      <w:tblGrid>
        <w:gridCol w:w="7763"/>
        <w:gridCol w:w="2913"/>
      </w:tblGrid>
      <w:tr w:rsidR="009561E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9561E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9561E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561E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561E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561E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9561E7" w:rsidRDefault="009561E7"/>
    <w:p w:rsidR="009561E7" w:rsidRDefault="009561E7">
      <w:pPr>
        <w:rPr>
          <w:sz w:val="26"/>
          <w:szCs w:val="26"/>
        </w:rPr>
      </w:pPr>
    </w:p>
    <w:p w:rsidR="009561E7" w:rsidRDefault="009561E7">
      <w:pPr>
        <w:rPr>
          <w:sz w:val="26"/>
          <w:szCs w:val="26"/>
        </w:rPr>
      </w:pPr>
    </w:p>
    <w:p w:rsidR="009561E7" w:rsidRDefault="009561E7">
      <w:pPr>
        <w:rPr>
          <w:sz w:val="26"/>
          <w:szCs w:val="26"/>
        </w:rPr>
      </w:pPr>
    </w:p>
    <w:p w:rsidR="009561E7" w:rsidRDefault="009561E7"/>
    <w:sectPr w:rsidR="009561E7" w:rsidSect="00E87876">
      <w:headerReference w:type="even" r:id="rId7"/>
      <w:headerReference w:type="default" r:id="rId8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1E7" w:rsidRDefault="009561E7">
      <w:r>
        <w:separator/>
      </w:r>
    </w:p>
  </w:endnote>
  <w:endnote w:type="continuationSeparator" w:id="0">
    <w:p w:rsidR="009561E7" w:rsidRDefault="00956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20603050405020304"/>
    <w:charset w:val="01"/>
    <w:family w:val="roman"/>
    <w:notTrueType/>
    <w:pitch w:val="variable"/>
    <w:sig w:usb0="000020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1E7" w:rsidRDefault="009561E7">
      <w:r>
        <w:separator/>
      </w:r>
    </w:p>
  </w:footnote>
  <w:footnote w:type="continuationSeparator" w:id="0">
    <w:p w:rsidR="009561E7" w:rsidRDefault="009561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1E7" w:rsidRDefault="009561E7" w:rsidP="004570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561E7" w:rsidRDefault="009561E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1E7" w:rsidRDefault="009561E7" w:rsidP="00D43FEA">
    <w:pPr>
      <w:pStyle w:val="Header"/>
      <w:rPr>
        <w:rStyle w:val="PageNumber"/>
      </w:rPr>
    </w:pPr>
  </w:p>
  <w:p w:rsidR="009561E7" w:rsidRDefault="009561E7" w:rsidP="00D43FE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pt;height:12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3C2525F"/>
    <w:multiLevelType w:val="hybridMultilevel"/>
    <w:tmpl w:val="4C90AD80"/>
    <w:lvl w:ilvl="0" w:tplc="294E106C">
      <w:start w:val="1"/>
      <w:numFmt w:val="decimal"/>
      <w:lvlText w:val="%1."/>
      <w:lvlJc w:val="left"/>
      <w:pPr>
        <w:ind w:left="1820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stylePaneFormatFilter w:val="000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0348"/>
    <w:rsid w:val="000051DB"/>
    <w:rsid w:val="00005601"/>
    <w:rsid w:val="00006EA6"/>
    <w:rsid w:val="00017D5E"/>
    <w:rsid w:val="00030BC9"/>
    <w:rsid w:val="00034121"/>
    <w:rsid w:val="00035B17"/>
    <w:rsid w:val="00044A6E"/>
    <w:rsid w:val="00045321"/>
    <w:rsid w:val="00056558"/>
    <w:rsid w:val="00061C5F"/>
    <w:rsid w:val="00061EE3"/>
    <w:rsid w:val="000635D2"/>
    <w:rsid w:val="000636F1"/>
    <w:rsid w:val="00067911"/>
    <w:rsid w:val="00075B7A"/>
    <w:rsid w:val="00080B76"/>
    <w:rsid w:val="00085D7B"/>
    <w:rsid w:val="000861A1"/>
    <w:rsid w:val="000863DE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3680A"/>
    <w:rsid w:val="00137783"/>
    <w:rsid w:val="001417C5"/>
    <w:rsid w:val="001425F0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005"/>
    <w:rsid w:val="00235B2B"/>
    <w:rsid w:val="00236D65"/>
    <w:rsid w:val="00237F71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4514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18ED"/>
    <w:rsid w:val="0034255C"/>
    <w:rsid w:val="003472D7"/>
    <w:rsid w:val="00351728"/>
    <w:rsid w:val="003519C2"/>
    <w:rsid w:val="003523BB"/>
    <w:rsid w:val="003549E9"/>
    <w:rsid w:val="003612C1"/>
    <w:rsid w:val="003719DA"/>
    <w:rsid w:val="0037306A"/>
    <w:rsid w:val="003831FD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6BAA"/>
    <w:rsid w:val="00467CF2"/>
    <w:rsid w:val="004729A6"/>
    <w:rsid w:val="00476038"/>
    <w:rsid w:val="004814C5"/>
    <w:rsid w:val="00481619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1774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01E6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17E09"/>
    <w:rsid w:val="00621105"/>
    <w:rsid w:val="00621B98"/>
    <w:rsid w:val="00622F6B"/>
    <w:rsid w:val="00624CC0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2AAB"/>
    <w:rsid w:val="00766B50"/>
    <w:rsid w:val="00775866"/>
    <w:rsid w:val="00775CB1"/>
    <w:rsid w:val="00777216"/>
    <w:rsid w:val="007777F9"/>
    <w:rsid w:val="0077784A"/>
    <w:rsid w:val="00781FF5"/>
    <w:rsid w:val="00784633"/>
    <w:rsid w:val="00786219"/>
    <w:rsid w:val="0078637B"/>
    <w:rsid w:val="007912B6"/>
    <w:rsid w:val="0079471D"/>
    <w:rsid w:val="00796536"/>
    <w:rsid w:val="007967E0"/>
    <w:rsid w:val="00796E42"/>
    <w:rsid w:val="007A0F3A"/>
    <w:rsid w:val="007A432D"/>
    <w:rsid w:val="007A571F"/>
    <w:rsid w:val="007A6670"/>
    <w:rsid w:val="007B5E83"/>
    <w:rsid w:val="007B7031"/>
    <w:rsid w:val="007C19CF"/>
    <w:rsid w:val="007E13CC"/>
    <w:rsid w:val="007E3B3A"/>
    <w:rsid w:val="007F0ADA"/>
    <w:rsid w:val="007F2821"/>
    <w:rsid w:val="007F3D50"/>
    <w:rsid w:val="007F43FE"/>
    <w:rsid w:val="00803312"/>
    <w:rsid w:val="00806686"/>
    <w:rsid w:val="0081164D"/>
    <w:rsid w:val="0081176A"/>
    <w:rsid w:val="00817A0D"/>
    <w:rsid w:val="00821F39"/>
    <w:rsid w:val="00823E88"/>
    <w:rsid w:val="00826CA7"/>
    <w:rsid w:val="0083171D"/>
    <w:rsid w:val="00831BB6"/>
    <w:rsid w:val="00836001"/>
    <w:rsid w:val="00836FE8"/>
    <w:rsid w:val="00837884"/>
    <w:rsid w:val="0084155A"/>
    <w:rsid w:val="00841C08"/>
    <w:rsid w:val="008421BD"/>
    <w:rsid w:val="008430B0"/>
    <w:rsid w:val="00843CE2"/>
    <w:rsid w:val="00852378"/>
    <w:rsid w:val="00857E73"/>
    <w:rsid w:val="008666D2"/>
    <w:rsid w:val="00870F75"/>
    <w:rsid w:val="00871739"/>
    <w:rsid w:val="00873B1E"/>
    <w:rsid w:val="00880B11"/>
    <w:rsid w:val="008818C1"/>
    <w:rsid w:val="00887D02"/>
    <w:rsid w:val="008929DD"/>
    <w:rsid w:val="00895748"/>
    <w:rsid w:val="00896CDB"/>
    <w:rsid w:val="008A0508"/>
    <w:rsid w:val="008A4DE1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053D"/>
    <w:rsid w:val="009113CB"/>
    <w:rsid w:val="00915C76"/>
    <w:rsid w:val="00922729"/>
    <w:rsid w:val="00923DCC"/>
    <w:rsid w:val="00924EAC"/>
    <w:rsid w:val="00925150"/>
    <w:rsid w:val="0093015D"/>
    <w:rsid w:val="00930828"/>
    <w:rsid w:val="00932BF0"/>
    <w:rsid w:val="00937508"/>
    <w:rsid w:val="00940C59"/>
    <w:rsid w:val="00944E1B"/>
    <w:rsid w:val="009468D6"/>
    <w:rsid w:val="009474A7"/>
    <w:rsid w:val="00952F89"/>
    <w:rsid w:val="009533C8"/>
    <w:rsid w:val="009561E7"/>
    <w:rsid w:val="00956606"/>
    <w:rsid w:val="00961B54"/>
    <w:rsid w:val="00965187"/>
    <w:rsid w:val="009652B7"/>
    <w:rsid w:val="00966C4F"/>
    <w:rsid w:val="00973D5B"/>
    <w:rsid w:val="0097422E"/>
    <w:rsid w:val="00981722"/>
    <w:rsid w:val="00992007"/>
    <w:rsid w:val="00995941"/>
    <w:rsid w:val="00996EA8"/>
    <w:rsid w:val="00997342"/>
    <w:rsid w:val="009B37D6"/>
    <w:rsid w:val="009B3B3C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37851"/>
    <w:rsid w:val="00A378BF"/>
    <w:rsid w:val="00A46FD8"/>
    <w:rsid w:val="00A53DA2"/>
    <w:rsid w:val="00A5779C"/>
    <w:rsid w:val="00A604BB"/>
    <w:rsid w:val="00A60A78"/>
    <w:rsid w:val="00A64286"/>
    <w:rsid w:val="00A644B0"/>
    <w:rsid w:val="00A7011E"/>
    <w:rsid w:val="00A72427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0525"/>
    <w:rsid w:val="00AA3B89"/>
    <w:rsid w:val="00AA5B6A"/>
    <w:rsid w:val="00AB3681"/>
    <w:rsid w:val="00AC3D1A"/>
    <w:rsid w:val="00AC7A8B"/>
    <w:rsid w:val="00AD4A55"/>
    <w:rsid w:val="00AE3EE2"/>
    <w:rsid w:val="00AE4070"/>
    <w:rsid w:val="00AE59FE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42700"/>
    <w:rsid w:val="00B57677"/>
    <w:rsid w:val="00B61560"/>
    <w:rsid w:val="00B730DB"/>
    <w:rsid w:val="00B74BC8"/>
    <w:rsid w:val="00B754CC"/>
    <w:rsid w:val="00B767E2"/>
    <w:rsid w:val="00B90F94"/>
    <w:rsid w:val="00B92EEE"/>
    <w:rsid w:val="00B94C20"/>
    <w:rsid w:val="00B96B5F"/>
    <w:rsid w:val="00BA0C85"/>
    <w:rsid w:val="00BA31EE"/>
    <w:rsid w:val="00BB3EA5"/>
    <w:rsid w:val="00BB5A4C"/>
    <w:rsid w:val="00BC09E4"/>
    <w:rsid w:val="00BC6D5D"/>
    <w:rsid w:val="00BC7D6D"/>
    <w:rsid w:val="00BD1FB4"/>
    <w:rsid w:val="00BE0142"/>
    <w:rsid w:val="00BE2CD1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4BB1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87B"/>
    <w:rsid w:val="00C90F00"/>
    <w:rsid w:val="00C9506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2D4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2285"/>
    <w:rsid w:val="00D338AC"/>
    <w:rsid w:val="00D35150"/>
    <w:rsid w:val="00D3732E"/>
    <w:rsid w:val="00D423FD"/>
    <w:rsid w:val="00D43FEA"/>
    <w:rsid w:val="00D47083"/>
    <w:rsid w:val="00D565E5"/>
    <w:rsid w:val="00D656CD"/>
    <w:rsid w:val="00D73107"/>
    <w:rsid w:val="00D80A08"/>
    <w:rsid w:val="00D81533"/>
    <w:rsid w:val="00D84A89"/>
    <w:rsid w:val="00D91846"/>
    <w:rsid w:val="00D9555B"/>
    <w:rsid w:val="00DA0338"/>
    <w:rsid w:val="00DA05C6"/>
    <w:rsid w:val="00DB0C83"/>
    <w:rsid w:val="00DB372D"/>
    <w:rsid w:val="00DB522E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647F8"/>
    <w:rsid w:val="00E67362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0FBD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37841"/>
    <w:rsid w:val="00F40F11"/>
    <w:rsid w:val="00F41996"/>
    <w:rsid w:val="00F422E5"/>
    <w:rsid w:val="00F42E26"/>
    <w:rsid w:val="00F517BD"/>
    <w:rsid w:val="00F54E69"/>
    <w:rsid w:val="00F55BBA"/>
    <w:rsid w:val="00F61340"/>
    <w:rsid w:val="00F62C71"/>
    <w:rsid w:val="00F62FA9"/>
    <w:rsid w:val="00F7614D"/>
    <w:rsid w:val="00F81C4A"/>
    <w:rsid w:val="00F83B6B"/>
    <w:rsid w:val="00F846F5"/>
    <w:rsid w:val="00F939F6"/>
    <w:rsid w:val="00F95D35"/>
    <w:rsid w:val="00FA01A8"/>
    <w:rsid w:val="00FB2DBF"/>
    <w:rsid w:val="00FB3859"/>
    <w:rsid w:val="00FC37B5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">
    <w:name w:val="Основной шрифт абзаца1"/>
    <w:uiPriority w:val="99"/>
    <w:rsid w:val="007F2821"/>
  </w:style>
  <w:style w:type="character" w:customStyle="1" w:styleId="10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">
    <w:name w:val="Основной текст Знак"/>
    <w:uiPriority w:val="99"/>
    <w:rsid w:val="007F2821"/>
    <w:rPr>
      <w:sz w:val="24"/>
    </w:rPr>
  </w:style>
  <w:style w:type="character" w:customStyle="1" w:styleId="a0">
    <w:name w:val="Нижний колонтитул Знак"/>
    <w:uiPriority w:val="99"/>
    <w:rsid w:val="007F2821"/>
    <w:rPr>
      <w:sz w:val="24"/>
    </w:rPr>
  </w:style>
  <w:style w:type="character" w:styleId="PageNumber">
    <w:name w:val="page number"/>
    <w:basedOn w:val="DefaultParagraphFont"/>
    <w:uiPriority w:val="99"/>
    <w:rsid w:val="007F2821"/>
    <w:rPr>
      <w:rFonts w:cs="Times New Roman"/>
    </w:rPr>
  </w:style>
  <w:style w:type="character" w:customStyle="1" w:styleId="a1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2">
    <w:name w:val="Схема документа Знак"/>
    <w:uiPriority w:val="99"/>
    <w:rsid w:val="007F2821"/>
    <w:rPr>
      <w:sz w:val="2"/>
    </w:rPr>
  </w:style>
  <w:style w:type="character" w:customStyle="1" w:styleId="a3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4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Hyperlink">
    <w:name w:val="Hyperlink"/>
    <w:basedOn w:val="DefaultParagraphFont"/>
    <w:uiPriority w:val="99"/>
    <w:rsid w:val="007F2821"/>
    <w:rPr>
      <w:rFonts w:cs="Times New Roman"/>
      <w:color w:val="000080"/>
      <w:u w:val="single"/>
    </w:rPr>
  </w:style>
  <w:style w:type="character" w:customStyle="1" w:styleId="a5">
    <w:name w:val="Маркеры списка"/>
    <w:uiPriority w:val="99"/>
    <w:rsid w:val="007F2821"/>
    <w:rPr>
      <w:rFonts w:ascii="OpenSymbol" w:hAnsi="OpenSymbol"/>
    </w:rPr>
  </w:style>
  <w:style w:type="paragraph" w:customStyle="1" w:styleId="a6">
    <w:name w:val="Заголовок"/>
    <w:basedOn w:val="Normal"/>
    <w:next w:val="BodyText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7F2821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List">
    <w:name w:val="List"/>
    <w:basedOn w:val="BodyText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7F2821"/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Header">
    <w:name w:val="header"/>
    <w:basedOn w:val="Normal"/>
    <w:link w:val="HeaderChar"/>
    <w:uiPriority w:val="99"/>
    <w:rsid w:val="007F2821"/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Normal"/>
    <w:uiPriority w:val="99"/>
    <w:rsid w:val="007F2821"/>
    <w:pPr>
      <w:spacing w:after="120" w:line="480" w:lineRule="auto"/>
    </w:pPr>
  </w:style>
  <w:style w:type="paragraph" w:customStyle="1" w:styleId="13">
    <w:name w:val="Схема документа1"/>
    <w:basedOn w:val="Normal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7">
    <w:name w:val="Содержимое таблицы"/>
    <w:basedOn w:val="Normal"/>
    <w:uiPriority w:val="99"/>
    <w:rsid w:val="007F2821"/>
    <w:pPr>
      <w:suppressLineNumbers/>
    </w:pPr>
  </w:style>
  <w:style w:type="paragraph" w:customStyle="1" w:styleId="a8">
    <w:name w:val="Заголовок таблицы"/>
    <w:basedOn w:val="a7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Normal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Normal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Normal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Normal"/>
    <w:uiPriority w:val="99"/>
    <w:rsid w:val="007F2821"/>
    <w:rPr>
      <w:b/>
      <w:bCs/>
      <w:color w:val="0000FF"/>
    </w:rPr>
  </w:style>
  <w:style w:type="paragraph" w:styleId="ListParagraph">
    <w:name w:val="List Paragraph"/>
    <w:basedOn w:val="Normal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044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130</TotalTime>
  <Pages>2</Pages>
  <Words>315</Words>
  <Characters>1797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om_kotysko</cp:lastModifiedBy>
  <cp:revision>14</cp:revision>
  <cp:lastPrinted>2017-11-07T12:05:00Z</cp:lastPrinted>
  <dcterms:created xsi:type="dcterms:W3CDTF">2017-10-26T07:08:00Z</dcterms:created>
  <dcterms:modified xsi:type="dcterms:W3CDTF">2017-11-07T12:05:00Z</dcterms:modified>
</cp:coreProperties>
</file>